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3CEFC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SONDER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958819E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Hatfield, Hertfordshire. Husbandman.</w:t>
      </w:r>
    </w:p>
    <w:p w14:paraId="53719610" w14:textId="77777777" w:rsidR="000642AE" w:rsidRDefault="000642AE" w:rsidP="000642AE">
      <w:pPr>
        <w:rPr>
          <w:rFonts w:ascii="Times New Roman" w:hAnsi="Times New Roman" w:cs="Times New Roman"/>
        </w:rPr>
      </w:pPr>
    </w:p>
    <w:p w14:paraId="4796D3D5" w14:textId="77777777" w:rsidR="000642AE" w:rsidRDefault="000642AE" w:rsidP="000642AE">
      <w:pPr>
        <w:rPr>
          <w:rFonts w:ascii="Times New Roman" w:hAnsi="Times New Roman" w:cs="Times New Roman"/>
        </w:rPr>
      </w:pPr>
    </w:p>
    <w:p w14:paraId="00495B10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Say(q.v.) brought a plaint of debt against him, John Loke</w:t>
      </w:r>
    </w:p>
    <w:p w14:paraId="19372FA2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Hatfield(q.v.), Philip </w:t>
      </w:r>
      <w:proofErr w:type="spellStart"/>
      <w:r>
        <w:rPr>
          <w:rFonts w:ascii="Times New Roman" w:hAnsi="Times New Roman" w:cs="Times New Roman"/>
        </w:rPr>
        <w:t>Felde</w:t>
      </w:r>
      <w:proofErr w:type="spellEnd"/>
      <w:r>
        <w:rPr>
          <w:rFonts w:ascii="Times New Roman" w:hAnsi="Times New Roman" w:cs="Times New Roman"/>
        </w:rPr>
        <w:t xml:space="preserve"> of Hatfield(q.v.) and William </w:t>
      </w:r>
      <w:proofErr w:type="spellStart"/>
      <w:r>
        <w:rPr>
          <w:rFonts w:ascii="Times New Roman" w:hAnsi="Times New Roman" w:cs="Times New Roman"/>
        </w:rPr>
        <w:t>Stapull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752B23E1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Hoddesdon(q.v.).</w:t>
      </w:r>
    </w:p>
    <w:p w14:paraId="130C68A2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E16B823" w14:textId="77777777" w:rsidR="000642AE" w:rsidRDefault="000642AE" w:rsidP="000642AE">
      <w:pPr>
        <w:rPr>
          <w:rFonts w:ascii="Times New Roman" w:hAnsi="Times New Roman" w:cs="Times New Roman"/>
        </w:rPr>
      </w:pPr>
    </w:p>
    <w:p w14:paraId="28A2F3C7" w14:textId="77777777" w:rsidR="000642AE" w:rsidRDefault="000642AE" w:rsidP="000642AE">
      <w:pPr>
        <w:rPr>
          <w:rFonts w:ascii="Times New Roman" w:hAnsi="Times New Roman" w:cs="Times New Roman"/>
        </w:rPr>
      </w:pPr>
    </w:p>
    <w:p w14:paraId="0E6EE3B3" w14:textId="77777777" w:rsidR="000642AE" w:rsidRDefault="000642AE" w:rsidP="000642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December 2018</w:t>
      </w:r>
    </w:p>
    <w:p w14:paraId="4B052779" w14:textId="77777777" w:rsidR="006B2F86" w:rsidRPr="00E71FC3" w:rsidRDefault="000642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7F352" w14:textId="77777777" w:rsidR="000642AE" w:rsidRDefault="000642AE" w:rsidP="00E71FC3">
      <w:r>
        <w:separator/>
      </w:r>
    </w:p>
  </w:endnote>
  <w:endnote w:type="continuationSeparator" w:id="0">
    <w:p w14:paraId="0FA866CA" w14:textId="77777777" w:rsidR="000642AE" w:rsidRDefault="000642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17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30C4" w14:textId="77777777" w:rsidR="000642AE" w:rsidRDefault="000642AE" w:rsidP="00E71FC3">
      <w:r>
        <w:separator/>
      </w:r>
    </w:p>
  </w:footnote>
  <w:footnote w:type="continuationSeparator" w:id="0">
    <w:p w14:paraId="4768A281" w14:textId="77777777" w:rsidR="000642AE" w:rsidRDefault="000642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AE"/>
    <w:rsid w:val="000642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99BC6"/>
  <w15:chartTrackingRefBased/>
  <w15:docId w15:val="{E1E5EAD5-395C-4567-B780-10623D48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42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2018-12-21T19:59:00Z</dcterms:created>
  <dcterms:modified xsi:type="dcterms:W3CDTF">2018-12-21T19:59:00Z</dcterms:modified>
</cp:coreProperties>
</file>